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D90" w:rsidRDefault="00040D90" w:rsidP="00D5393A">
      <w:r>
        <w:t>Előterjesztés Pápakovácsi Körjegyzőség 2012. évi előirányzatának módosításához</w:t>
      </w:r>
    </w:p>
    <w:p w:rsidR="00040D90" w:rsidRDefault="00040D90" w:rsidP="00D5393A"/>
    <w:p w:rsidR="00040D90" w:rsidRDefault="00040D90" w:rsidP="00D5393A"/>
    <w:p w:rsidR="00040D90" w:rsidRDefault="00040D90" w:rsidP="00D5393A">
      <w:pPr>
        <w:rPr>
          <w:u w:val="single"/>
        </w:rPr>
      </w:pPr>
      <w:r>
        <w:t>Pápakovácsi Körjegyzőségnél 310 ezer Ft előirányzat növelést az alábbi tényező indokolja:</w:t>
      </w:r>
      <w:r>
        <w:rPr>
          <w:u w:val="single"/>
        </w:rPr>
        <w:t xml:space="preserve">      </w:t>
      </w:r>
    </w:p>
    <w:p w:rsidR="00040D90" w:rsidRDefault="00040D90" w:rsidP="00D5393A">
      <w:r w:rsidRPr="00FD7C0C">
        <w:t xml:space="preserve">310 ezer </w:t>
      </w:r>
      <w:r>
        <w:t xml:space="preserve"> Ft-tal nőtt az előirányzat a működési célú pénzeszköz átvételnél, mely összeget a központi költségvetés biztosított a körjegyzőség dolgozóinak bérkompenzációjának fedezetéül.</w:t>
      </w:r>
    </w:p>
    <w:p w:rsidR="00040D90" w:rsidRDefault="00040D90" w:rsidP="00D5393A"/>
    <w:p w:rsidR="00040D90" w:rsidRDefault="00040D90" w:rsidP="00D5393A"/>
    <w:p w:rsidR="00040D90" w:rsidRDefault="00040D90" w:rsidP="00D5393A"/>
    <w:p w:rsidR="00040D90" w:rsidRDefault="00040D90" w:rsidP="00D5393A"/>
    <w:p w:rsidR="00040D90" w:rsidRDefault="00040D90" w:rsidP="00D5393A">
      <w:r>
        <w:t>Pápakovácsi, 2013. február</w:t>
      </w:r>
    </w:p>
    <w:p w:rsidR="00040D90" w:rsidRDefault="00040D90" w:rsidP="00D5393A"/>
    <w:p w:rsidR="00040D90" w:rsidRDefault="00040D90" w:rsidP="00D5393A"/>
    <w:p w:rsidR="00040D90" w:rsidRDefault="00040D90" w:rsidP="00D5393A">
      <w:r>
        <w:t xml:space="preserve">                                                                                                                                 Bóka Istvánné</w:t>
      </w:r>
    </w:p>
    <w:p w:rsidR="00040D90" w:rsidRPr="00FD7C0C" w:rsidRDefault="00040D90" w:rsidP="00D5393A">
      <w:r>
        <w:t xml:space="preserve">                                                                                                                                 körjegyző h.</w:t>
      </w:r>
    </w:p>
    <w:p w:rsidR="00040D90" w:rsidRDefault="00040D90">
      <w:pPr>
        <w:rPr>
          <w:u w:val="single"/>
        </w:rPr>
      </w:pPr>
    </w:p>
    <w:p w:rsidR="00040D90" w:rsidRDefault="00040D90">
      <w:pPr>
        <w:rPr>
          <w:u w:val="single"/>
        </w:rPr>
      </w:pPr>
    </w:p>
    <w:p w:rsidR="00040D90" w:rsidRDefault="00040D90">
      <w:pPr>
        <w:rPr>
          <w:u w:val="single"/>
        </w:rPr>
      </w:pPr>
    </w:p>
    <w:p w:rsidR="00040D90" w:rsidRDefault="00040D90">
      <w:pPr>
        <w:rPr>
          <w:u w:val="single"/>
        </w:rPr>
      </w:pPr>
    </w:p>
    <w:p w:rsidR="00040D90" w:rsidRDefault="00040D90">
      <w:pPr>
        <w:rPr>
          <w:u w:val="single"/>
        </w:rPr>
      </w:pPr>
    </w:p>
    <w:p w:rsidR="00040D90" w:rsidRDefault="00040D90">
      <w:pPr>
        <w:rPr>
          <w:u w:val="single"/>
        </w:rPr>
      </w:pPr>
    </w:p>
    <w:p w:rsidR="00040D90" w:rsidRDefault="00040D90">
      <w:r>
        <w:rPr>
          <w:u w:val="single"/>
        </w:rPr>
        <w:t>Határozati javaslat  Pápakovácsi Körjegyzőség 2012. évi költségvetési  előirányzatainak módosításáról.</w:t>
      </w:r>
    </w:p>
    <w:p w:rsidR="00040D90" w:rsidRDefault="00040D90"/>
    <w:p w:rsidR="00040D90" w:rsidRDefault="00040D90"/>
    <w:p w:rsidR="00040D90" w:rsidRDefault="00040D90"/>
    <w:p w:rsidR="00040D90" w:rsidRDefault="00040D90">
      <w:r>
        <w:t>Nóráp  Község Önkormányzata Képviselő-testülete a Körjegyzőség 2012. évi költségvetéséről szóló 3/2012. (II.9.) KT határozatát a következőképpen módosítja:</w:t>
      </w:r>
    </w:p>
    <w:p w:rsidR="00040D90" w:rsidRDefault="00040D90"/>
    <w:p w:rsidR="00040D90" w:rsidRDefault="00040D90"/>
    <w:p w:rsidR="00040D90" w:rsidRDefault="00040D90">
      <w:r>
        <w:t>Bevételi előirányzat:                         18.510 eFt</w:t>
      </w:r>
    </w:p>
    <w:p w:rsidR="00040D90" w:rsidRDefault="00040D90">
      <w:r>
        <w:t>Kiadási előirányzat:                           18.510 eFt</w:t>
      </w:r>
    </w:p>
    <w:p w:rsidR="00040D90" w:rsidRDefault="00040D90"/>
    <w:p w:rsidR="00040D90" w:rsidRDefault="00040D90"/>
    <w:p w:rsidR="00040D90" w:rsidRDefault="00040D90">
      <w:r>
        <w:t>Kiadási előirányzaton belül:</w:t>
      </w:r>
    </w:p>
    <w:p w:rsidR="00040D90" w:rsidRDefault="00040D90" w:rsidP="008D3C60">
      <w:r>
        <w:t>-    Személyi juttatások:                                                 12.789 eFt</w:t>
      </w:r>
    </w:p>
    <w:p w:rsidR="00040D90" w:rsidRDefault="00040D90" w:rsidP="008D3C60">
      <w:r>
        <w:t>-    Munkaadókat terhelő járulékok:                              3.181 eFt</w:t>
      </w:r>
    </w:p>
    <w:p w:rsidR="00040D90" w:rsidRDefault="00040D90" w:rsidP="008D3C60">
      <w:r>
        <w:t>-    Dologi kiadások:                                                           2.540 eFt</w:t>
      </w:r>
    </w:p>
    <w:p w:rsidR="00040D90" w:rsidRDefault="00040D90" w:rsidP="008D3C60"/>
    <w:p w:rsidR="00040D90" w:rsidRDefault="00040D90" w:rsidP="008D3C60">
      <w:r>
        <w:t>Bevételi előirányzaton belül:</w:t>
      </w:r>
    </w:p>
    <w:p w:rsidR="00040D90" w:rsidRDefault="00040D90" w:rsidP="008D3C60">
      <w:r>
        <w:t>-     Intézmény finanszírozás:                                         16.517 eFt</w:t>
      </w:r>
    </w:p>
    <w:p w:rsidR="00040D90" w:rsidRDefault="00040D90" w:rsidP="008D3C60">
      <w:r>
        <w:t>-     Előző évi pénzmaradvány:                                         1.993 eFt</w:t>
      </w:r>
    </w:p>
    <w:p w:rsidR="00040D90" w:rsidRDefault="00040D90" w:rsidP="008D3C60"/>
    <w:p w:rsidR="00040D90" w:rsidRDefault="00040D90" w:rsidP="008D3C60"/>
    <w:p w:rsidR="00040D90" w:rsidRDefault="00040D90" w:rsidP="008D3C60"/>
    <w:p w:rsidR="00040D90" w:rsidRDefault="00040D90" w:rsidP="008D3C60">
      <w:r>
        <w:t xml:space="preserve">Pápakovácsi, 2013. február </w:t>
      </w:r>
    </w:p>
    <w:p w:rsidR="00040D90" w:rsidRDefault="00040D90" w:rsidP="008D3C60"/>
    <w:p w:rsidR="00040D90" w:rsidRDefault="00040D90" w:rsidP="008D3C60"/>
    <w:p w:rsidR="00040D90" w:rsidRDefault="00040D90" w:rsidP="008D3C60"/>
    <w:p w:rsidR="00040D90" w:rsidRDefault="00040D90" w:rsidP="008D3C60">
      <w:r>
        <w:t xml:space="preserve">                                                                              Stankovics Ferenc                         Bóka Istvánné</w:t>
      </w:r>
    </w:p>
    <w:p w:rsidR="00040D90" w:rsidRPr="008D3C60" w:rsidRDefault="00040D90" w:rsidP="008D3C60">
      <w:r>
        <w:t xml:space="preserve">                                                                                  polgármester                                körjegyző h.</w:t>
      </w:r>
    </w:p>
    <w:sectPr w:rsidR="00040D90" w:rsidRPr="008D3C60" w:rsidSect="000F77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B2AE2"/>
    <w:multiLevelType w:val="hybridMultilevel"/>
    <w:tmpl w:val="67F4787E"/>
    <w:lvl w:ilvl="0" w:tplc="9612AC4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3C60"/>
    <w:rsid w:val="00040D90"/>
    <w:rsid w:val="000F7706"/>
    <w:rsid w:val="00286532"/>
    <w:rsid w:val="008D3C60"/>
    <w:rsid w:val="00967E59"/>
    <w:rsid w:val="00CC0B54"/>
    <w:rsid w:val="00D5393A"/>
    <w:rsid w:val="00FD7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706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D3C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233</Words>
  <Characters>1614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Iroda04</dc:creator>
  <cp:keywords/>
  <dc:description/>
  <cp:lastModifiedBy>Zs</cp:lastModifiedBy>
  <cp:revision>2</cp:revision>
  <cp:lastPrinted>2013-02-19T10:54:00Z</cp:lastPrinted>
  <dcterms:created xsi:type="dcterms:W3CDTF">2013-02-19T10:44:00Z</dcterms:created>
  <dcterms:modified xsi:type="dcterms:W3CDTF">2013-02-26T20:18:00Z</dcterms:modified>
</cp:coreProperties>
</file>